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03B07" w14:textId="42693F0A" w:rsidR="0087262C" w:rsidRDefault="0087262C" w:rsidP="0087262C">
      <w:pPr>
        <w:ind w:right="-1"/>
        <w:jc w:val="right"/>
      </w:pPr>
    </w:p>
    <w:p w14:paraId="1BF0013E" w14:textId="77777777" w:rsidR="00B23476" w:rsidRDefault="00B23476" w:rsidP="00944EEA">
      <w:pPr>
        <w:ind w:right="-1"/>
        <w:jc w:val="center"/>
        <w:rPr>
          <w:sz w:val="20"/>
          <w:szCs w:val="20"/>
        </w:rPr>
      </w:pPr>
    </w:p>
    <w:p w14:paraId="3EB53CBB" w14:textId="48205880" w:rsidR="00944EEA" w:rsidRDefault="00FA3F4E" w:rsidP="00944EEA">
      <w:pPr>
        <w:ind w:right="-1"/>
        <w:jc w:val="center"/>
        <w:rPr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 wp14:anchorId="64DF9722" wp14:editId="70B5DDF9">
            <wp:extent cx="6191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7ACD2" w14:textId="77777777" w:rsidR="00944EEA" w:rsidRPr="00483724" w:rsidRDefault="00696A5C" w:rsidP="00944EEA">
      <w:pPr>
        <w:jc w:val="center"/>
        <w:rPr>
          <w:b/>
          <w:sz w:val="20"/>
          <w:szCs w:val="20"/>
        </w:rPr>
      </w:pPr>
      <w:r w:rsidRPr="00483724">
        <w:rPr>
          <w:b/>
          <w:sz w:val="20"/>
          <w:szCs w:val="20"/>
        </w:rPr>
        <w:t>РЕСПУБЛИКА КАРЕЛИЯ</w:t>
      </w:r>
    </w:p>
    <w:p w14:paraId="57DDDACA" w14:textId="77777777" w:rsidR="00B22471" w:rsidRPr="00921BA8" w:rsidRDefault="00B22471" w:rsidP="00944EEA">
      <w:pPr>
        <w:jc w:val="center"/>
        <w:rPr>
          <w:b/>
          <w:sz w:val="16"/>
          <w:szCs w:val="16"/>
        </w:rPr>
      </w:pPr>
    </w:p>
    <w:p w14:paraId="751F63CD" w14:textId="77777777" w:rsidR="00B22471" w:rsidRPr="00D260B4" w:rsidRDefault="00B22471" w:rsidP="00944EEA">
      <w:pPr>
        <w:jc w:val="center"/>
        <w:rPr>
          <w:b/>
          <w:sz w:val="22"/>
          <w:szCs w:val="22"/>
        </w:rPr>
      </w:pPr>
      <w:r w:rsidRPr="00D260B4">
        <w:rPr>
          <w:b/>
          <w:sz w:val="22"/>
          <w:szCs w:val="22"/>
        </w:rPr>
        <w:t>МУНИЦИПАЛЬНОЕ ОБРАЗОВАНИЕ</w:t>
      </w:r>
    </w:p>
    <w:p w14:paraId="5044A94E" w14:textId="77777777" w:rsidR="00944EEA" w:rsidRPr="00D260B4" w:rsidRDefault="00B22471" w:rsidP="00492242">
      <w:pPr>
        <w:spacing w:line="360" w:lineRule="auto"/>
        <w:jc w:val="center"/>
        <w:rPr>
          <w:b/>
          <w:sz w:val="22"/>
          <w:szCs w:val="22"/>
        </w:rPr>
      </w:pPr>
      <w:r w:rsidRPr="00D260B4">
        <w:rPr>
          <w:b/>
          <w:sz w:val="22"/>
          <w:szCs w:val="22"/>
        </w:rPr>
        <w:t>«</w:t>
      </w:r>
      <w:r w:rsidR="00696A5C" w:rsidRPr="00D260B4">
        <w:rPr>
          <w:b/>
          <w:sz w:val="22"/>
          <w:szCs w:val="22"/>
        </w:rPr>
        <w:t>КАЛЕВАЛЬСКИЙ НАЦИОНАЛЬНЫЙ РАЙОН</w:t>
      </w:r>
      <w:r w:rsidRPr="00D260B4">
        <w:rPr>
          <w:b/>
          <w:sz w:val="22"/>
          <w:szCs w:val="22"/>
        </w:rPr>
        <w:t>»</w:t>
      </w:r>
    </w:p>
    <w:p w14:paraId="751FFCA9" w14:textId="77777777" w:rsidR="00944EEA" w:rsidRPr="00492242" w:rsidRDefault="00944EEA" w:rsidP="00D260B4">
      <w:pPr>
        <w:pStyle w:val="1"/>
        <w:spacing w:line="480" w:lineRule="auto"/>
        <w:rPr>
          <w:sz w:val="26"/>
          <w:szCs w:val="26"/>
        </w:rPr>
      </w:pPr>
      <w:r>
        <w:t xml:space="preserve"> </w:t>
      </w:r>
      <w:r w:rsidR="00696A5C" w:rsidRPr="00492242">
        <w:rPr>
          <w:sz w:val="26"/>
          <w:szCs w:val="26"/>
        </w:rPr>
        <w:t>СОВЕТ КАЛЕВАЛЬСКОГО МУНИЦИПАЛЬНОГО РАЙОНА</w:t>
      </w:r>
    </w:p>
    <w:p w14:paraId="672CCBBD" w14:textId="622FEBCB" w:rsidR="00BC267A" w:rsidRPr="00CD52AE" w:rsidRDefault="00BC267A" w:rsidP="00BC267A">
      <w:pPr>
        <w:spacing w:line="480" w:lineRule="auto"/>
        <w:rPr>
          <w:b/>
          <w:color w:val="EE0000"/>
          <w:sz w:val="32"/>
          <w:szCs w:val="32"/>
        </w:rPr>
      </w:pPr>
      <w:r w:rsidRPr="00CD52AE">
        <w:rPr>
          <w:b/>
          <w:color w:val="EE0000"/>
          <w:lang w:eastAsia="ar-SA"/>
        </w:rPr>
        <w:t xml:space="preserve">                    </w:t>
      </w:r>
      <w:r w:rsidRPr="00E808E4">
        <w:rPr>
          <w:b/>
          <w:lang w:eastAsia="ar-SA"/>
        </w:rPr>
        <w:t xml:space="preserve"> </w:t>
      </w:r>
      <w:r w:rsidRPr="00E808E4">
        <w:rPr>
          <w:b/>
          <w:lang w:val="en-US" w:eastAsia="ar-SA"/>
        </w:rPr>
        <w:t>X</w:t>
      </w:r>
      <w:r w:rsidR="00B23476" w:rsidRPr="00E808E4">
        <w:rPr>
          <w:b/>
          <w:lang w:eastAsia="ar-SA"/>
        </w:rPr>
        <w:t>Х</w:t>
      </w:r>
      <w:r w:rsidRPr="00E808E4">
        <w:rPr>
          <w:b/>
          <w:lang w:val="en-US" w:eastAsia="ar-SA"/>
        </w:rPr>
        <w:t>I</w:t>
      </w:r>
      <w:r w:rsidR="00FA3F4E" w:rsidRPr="00E808E4">
        <w:rPr>
          <w:b/>
          <w:lang w:val="en-US" w:eastAsia="ar-SA"/>
        </w:rPr>
        <w:t>I</w:t>
      </w:r>
      <w:r w:rsidRPr="00E808E4">
        <w:rPr>
          <w:b/>
          <w:lang w:eastAsia="ar-SA"/>
        </w:rPr>
        <w:t xml:space="preserve"> </w:t>
      </w:r>
      <w:r w:rsidRPr="00E808E4">
        <w:rPr>
          <w:rFonts w:eastAsia="Arial Unicode MS"/>
          <w:b/>
          <w:bCs/>
          <w:lang w:eastAsia="ar-SA" w:bidi="ru-RU"/>
        </w:rPr>
        <w:t>заседание</w:t>
      </w:r>
      <w:r w:rsidRPr="00E808E4">
        <w:rPr>
          <w:rFonts w:eastAsia="Arial Unicode MS"/>
          <w:b/>
          <w:lang w:eastAsia="ar-SA" w:bidi="ru-RU"/>
        </w:rPr>
        <w:t xml:space="preserve"> </w:t>
      </w:r>
      <w:r w:rsidRPr="00E808E4">
        <w:rPr>
          <w:rFonts w:eastAsia="Arial Unicode MS"/>
          <w:b/>
          <w:lang w:eastAsia="ar-SA" w:bidi="ru-RU"/>
        </w:rPr>
        <w:tab/>
      </w:r>
      <w:r w:rsidRPr="00E808E4">
        <w:rPr>
          <w:rFonts w:eastAsia="Arial Unicode MS"/>
          <w:b/>
          <w:lang w:eastAsia="ar-SA" w:bidi="ru-RU"/>
        </w:rPr>
        <w:tab/>
      </w:r>
      <w:r w:rsidRPr="00E808E4">
        <w:rPr>
          <w:rFonts w:eastAsia="Arial Unicode MS"/>
          <w:b/>
          <w:lang w:eastAsia="ar-SA" w:bidi="ru-RU"/>
        </w:rPr>
        <w:tab/>
      </w:r>
      <w:r w:rsidRPr="00E808E4">
        <w:rPr>
          <w:rFonts w:eastAsia="Arial Unicode MS"/>
          <w:b/>
          <w:lang w:eastAsia="ar-SA" w:bidi="ru-RU"/>
        </w:rPr>
        <w:tab/>
      </w:r>
      <w:r w:rsidRPr="00E808E4">
        <w:rPr>
          <w:rFonts w:eastAsia="Arial Unicode MS"/>
          <w:b/>
          <w:lang w:eastAsia="ar-SA" w:bidi="ru-RU"/>
        </w:rPr>
        <w:tab/>
      </w:r>
      <w:r w:rsidRPr="00E808E4">
        <w:rPr>
          <w:rFonts w:eastAsia="Arial Unicode MS"/>
          <w:b/>
          <w:lang w:eastAsia="ar-SA" w:bidi="ru-RU"/>
        </w:rPr>
        <w:tab/>
      </w:r>
      <w:r w:rsidRPr="00E808E4">
        <w:rPr>
          <w:rFonts w:eastAsia="Arial Unicode MS"/>
          <w:b/>
          <w:lang w:eastAsia="ar-SA" w:bidi="ru-RU"/>
        </w:rPr>
        <w:tab/>
      </w:r>
      <w:r w:rsidRPr="00E808E4">
        <w:rPr>
          <w:rFonts w:eastAsia="Arial Unicode MS"/>
          <w:b/>
          <w:bCs/>
          <w:lang w:eastAsia="ar-SA" w:bidi="ru-RU"/>
        </w:rPr>
        <w:t xml:space="preserve">   </w:t>
      </w:r>
      <w:r w:rsidRPr="00E808E4">
        <w:rPr>
          <w:rFonts w:eastAsia="Arial Unicode MS"/>
          <w:b/>
          <w:lang w:eastAsia="ar-SA" w:bidi="ru-RU"/>
        </w:rPr>
        <w:t xml:space="preserve"> </w:t>
      </w:r>
      <w:r w:rsidRPr="00E808E4">
        <w:rPr>
          <w:rFonts w:eastAsia="Arial Unicode MS"/>
          <w:b/>
          <w:lang w:val="en-US" w:eastAsia="ar-SA" w:bidi="ru-RU"/>
        </w:rPr>
        <w:t>V</w:t>
      </w:r>
      <w:r w:rsidRPr="00E808E4">
        <w:rPr>
          <w:rFonts w:eastAsia="Arial Unicode MS"/>
          <w:b/>
          <w:lang w:eastAsia="ar-SA" w:bidi="ru-RU"/>
        </w:rPr>
        <w:t xml:space="preserve"> созыв</w:t>
      </w:r>
    </w:p>
    <w:p w14:paraId="027BC284" w14:textId="77777777" w:rsidR="00B360D8" w:rsidRDefault="00B360D8" w:rsidP="00D260B4">
      <w:pPr>
        <w:spacing w:line="480" w:lineRule="auto"/>
        <w:jc w:val="center"/>
        <w:rPr>
          <w:b/>
          <w:sz w:val="32"/>
          <w:szCs w:val="32"/>
        </w:rPr>
      </w:pPr>
    </w:p>
    <w:p w14:paraId="3C9104AD" w14:textId="3B8F45F6" w:rsidR="00944EEA" w:rsidRPr="00D260B4" w:rsidRDefault="00944EEA" w:rsidP="00D260B4">
      <w:pPr>
        <w:spacing w:line="480" w:lineRule="auto"/>
        <w:jc w:val="center"/>
        <w:rPr>
          <w:b/>
          <w:sz w:val="32"/>
          <w:szCs w:val="32"/>
        </w:rPr>
      </w:pPr>
      <w:r w:rsidRPr="00D260B4">
        <w:rPr>
          <w:b/>
          <w:sz w:val="32"/>
          <w:szCs w:val="32"/>
        </w:rPr>
        <w:t>РЕШЕНИЕ</w:t>
      </w:r>
    </w:p>
    <w:p w14:paraId="226D33B8" w14:textId="22923C66" w:rsidR="00944EEA" w:rsidRPr="00CD52AE" w:rsidRDefault="004C0646" w:rsidP="00944EEA">
      <w:pPr>
        <w:pStyle w:val="3"/>
        <w:jc w:val="both"/>
        <w:rPr>
          <w:b w:val="0"/>
          <w:color w:val="EE0000"/>
          <w:sz w:val="24"/>
          <w:u w:val="single"/>
          <w:lang w:val="ru-RU"/>
        </w:rPr>
      </w:pPr>
      <w:r w:rsidRPr="00FA3F4E">
        <w:rPr>
          <w:b w:val="0"/>
          <w:sz w:val="24"/>
          <w:u w:val="single"/>
          <w:lang w:val="ru-RU"/>
        </w:rPr>
        <w:t>о</w:t>
      </w:r>
      <w:r w:rsidR="005E079B" w:rsidRPr="00FA3F4E">
        <w:rPr>
          <w:b w:val="0"/>
          <w:sz w:val="24"/>
          <w:u w:val="single"/>
          <w:lang w:val="ru-RU"/>
        </w:rPr>
        <w:t>т</w:t>
      </w:r>
      <w:r w:rsidR="00BC267A" w:rsidRPr="00FA3F4E">
        <w:rPr>
          <w:b w:val="0"/>
          <w:sz w:val="24"/>
          <w:u w:val="single"/>
          <w:lang w:val="ru-RU"/>
        </w:rPr>
        <w:t xml:space="preserve"> </w:t>
      </w:r>
      <w:r w:rsidR="00B23476" w:rsidRPr="00E808E4">
        <w:rPr>
          <w:b w:val="0"/>
          <w:sz w:val="24"/>
          <w:u w:val="single"/>
          <w:lang w:val="ru-RU"/>
        </w:rPr>
        <w:t>29</w:t>
      </w:r>
      <w:r w:rsidR="00BC267A" w:rsidRPr="00E808E4">
        <w:rPr>
          <w:b w:val="0"/>
          <w:sz w:val="24"/>
          <w:u w:val="single"/>
          <w:lang w:val="ru-RU"/>
        </w:rPr>
        <w:t>.0</w:t>
      </w:r>
      <w:r w:rsidR="00B23476" w:rsidRPr="00E808E4">
        <w:rPr>
          <w:b w:val="0"/>
          <w:sz w:val="24"/>
          <w:u w:val="single"/>
          <w:lang w:val="ru-RU"/>
        </w:rPr>
        <w:t>7</w:t>
      </w:r>
      <w:r w:rsidR="00BC267A" w:rsidRPr="00E808E4">
        <w:rPr>
          <w:b w:val="0"/>
          <w:sz w:val="24"/>
          <w:u w:val="single"/>
          <w:lang w:val="ru-RU"/>
        </w:rPr>
        <w:t>.2026</w:t>
      </w:r>
      <w:r w:rsidR="00944EEA" w:rsidRPr="00E808E4">
        <w:rPr>
          <w:b w:val="0"/>
          <w:sz w:val="24"/>
          <w:u w:val="single"/>
          <w:lang w:val="ru-RU"/>
        </w:rPr>
        <w:t xml:space="preserve"> г. </w:t>
      </w:r>
      <w:r w:rsidR="00AB3841" w:rsidRPr="00E808E4">
        <w:rPr>
          <w:b w:val="0"/>
          <w:sz w:val="24"/>
          <w:u w:val="single"/>
          <w:lang w:val="ru-RU"/>
        </w:rPr>
        <w:t>№</w:t>
      </w:r>
      <w:r w:rsidR="008B3443" w:rsidRPr="00E808E4">
        <w:rPr>
          <w:b w:val="0"/>
          <w:sz w:val="24"/>
          <w:u w:val="single"/>
          <w:lang w:val="ru-RU"/>
        </w:rPr>
        <w:t xml:space="preserve"> </w:t>
      </w:r>
      <w:r w:rsidR="00FA3F4E" w:rsidRPr="00E808E4">
        <w:rPr>
          <w:b w:val="0"/>
          <w:sz w:val="24"/>
          <w:u w:val="single"/>
          <w:lang w:val="en-US"/>
        </w:rPr>
        <w:t>X</w:t>
      </w:r>
      <w:r w:rsidR="00B23476" w:rsidRPr="00E808E4">
        <w:rPr>
          <w:b w:val="0"/>
          <w:sz w:val="24"/>
          <w:u w:val="single"/>
          <w:lang w:val="ru-RU"/>
        </w:rPr>
        <w:t>Х</w:t>
      </w:r>
      <w:r w:rsidR="00FA3F4E" w:rsidRPr="00E808E4">
        <w:rPr>
          <w:b w:val="0"/>
          <w:sz w:val="24"/>
          <w:u w:val="single"/>
          <w:lang w:val="en-US"/>
        </w:rPr>
        <w:t>II</w:t>
      </w:r>
      <w:r w:rsidR="00FA3F4E" w:rsidRPr="00E808E4">
        <w:rPr>
          <w:b w:val="0"/>
          <w:sz w:val="24"/>
          <w:u w:val="single"/>
          <w:lang w:val="ru-RU"/>
        </w:rPr>
        <w:t>-</w:t>
      </w:r>
      <w:r w:rsidR="00FA3F4E" w:rsidRPr="00E808E4">
        <w:rPr>
          <w:b w:val="0"/>
          <w:sz w:val="24"/>
          <w:u w:val="single"/>
          <w:lang w:val="en-US"/>
        </w:rPr>
        <w:t>V</w:t>
      </w:r>
      <w:r w:rsidR="00FA3F4E" w:rsidRPr="00E808E4">
        <w:rPr>
          <w:b w:val="0"/>
          <w:sz w:val="24"/>
          <w:u w:val="single"/>
          <w:lang w:val="ru-RU"/>
        </w:rPr>
        <w:t>-</w:t>
      </w:r>
      <w:r w:rsidR="00E808E4" w:rsidRPr="00E808E4">
        <w:rPr>
          <w:b w:val="0"/>
          <w:sz w:val="24"/>
          <w:u w:val="single"/>
          <w:lang w:val="ru-RU"/>
        </w:rPr>
        <w:t>150</w:t>
      </w:r>
    </w:p>
    <w:p w14:paraId="5265EFA3" w14:textId="77777777" w:rsidR="00944EEA" w:rsidRPr="0010111B" w:rsidRDefault="00944EEA" w:rsidP="00944EEA">
      <w:pPr>
        <w:spacing w:line="480" w:lineRule="auto"/>
        <w:jc w:val="both"/>
        <w:rPr>
          <w:sz w:val="18"/>
        </w:rPr>
      </w:pPr>
      <w:r>
        <w:rPr>
          <w:sz w:val="18"/>
        </w:rPr>
        <w:t>п</w:t>
      </w:r>
      <w:r w:rsidR="00FA3F4E">
        <w:rPr>
          <w:sz w:val="18"/>
          <w:lang w:val="en-US"/>
        </w:rPr>
        <w:t>un</w:t>
      </w:r>
      <w:r>
        <w:rPr>
          <w:sz w:val="18"/>
        </w:rPr>
        <w:t>.Калевала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</w:tblGrid>
      <w:tr w:rsidR="008B3443" w:rsidRPr="00B67003" w14:paraId="73AFCB11" w14:textId="77777777" w:rsidTr="00B67003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2BA7193B" w14:textId="14BFBC84" w:rsidR="008B3443" w:rsidRPr="00B67003" w:rsidRDefault="00702C34" w:rsidP="00B67003">
            <w:pPr>
              <w:jc w:val="both"/>
              <w:rPr>
                <w:iCs/>
              </w:rPr>
            </w:pPr>
            <w:r w:rsidRPr="00702C34">
              <w:t xml:space="preserve">О распределении </w:t>
            </w:r>
            <w:bookmarkStart w:id="0" w:name="_Hlk225262554"/>
            <w:r w:rsidRPr="00702C34">
              <w:t xml:space="preserve">иных межбюджетных трансфертов из бюджета Республики Карелия местным бюджетам на реализацию отдельных мероприятий по социально-экономическому развитию </w:t>
            </w:r>
            <w:bookmarkEnd w:id="0"/>
            <w:r w:rsidRPr="00702C34">
              <w:t>муниципального образования «Калевальский национальный район»</w:t>
            </w:r>
          </w:p>
          <w:p w14:paraId="447FBE2E" w14:textId="77777777" w:rsidR="008B3443" w:rsidRPr="00B67003" w:rsidRDefault="008B3443" w:rsidP="00B67003">
            <w:pPr>
              <w:jc w:val="both"/>
              <w:rPr>
                <w:sz w:val="18"/>
              </w:rPr>
            </w:pPr>
          </w:p>
        </w:tc>
      </w:tr>
    </w:tbl>
    <w:p w14:paraId="3A0E3BA5" w14:textId="77777777" w:rsidR="00DA5E68" w:rsidRDefault="008B3443" w:rsidP="0087262C">
      <w:pPr>
        <w:jc w:val="both"/>
        <w:rPr>
          <w:b/>
        </w:rPr>
      </w:pPr>
      <w:r w:rsidRPr="0010111B">
        <w:rPr>
          <w:sz w:val="22"/>
          <w:szCs w:val="22"/>
        </w:rPr>
        <w:tab/>
      </w:r>
      <w:r w:rsidR="00D260B4">
        <w:rPr>
          <w:b/>
        </w:rPr>
        <w:t xml:space="preserve"> </w:t>
      </w:r>
    </w:p>
    <w:p w14:paraId="06D1D882" w14:textId="77777777" w:rsidR="00B360D8" w:rsidRPr="00774C1E" w:rsidRDefault="00B360D8" w:rsidP="0087262C">
      <w:pPr>
        <w:jc w:val="both"/>
        <w:rPr>
          <w:rFonts w:ascii="Arial" w:hAnsi="Arial"/>
          <w:highlight w:val="yellow"/>
        </w:rPr>
      </w:pPr>
    </w:p>
    <w:p w14:paraId="37644F93" w14:textId="77777777" w:rsidR="00A7781B" w:rsidRDefault="00DA5E68" w:rsidP="00DA5E68">
      <w:pPr>
        <w:pStyle w:val="a7"/>
      </w:pPr>
      <w:r w:rsidRPr="000333F6">
        <w:t xml:space="preserve">  </w:t>
      </w:r>
      <w:r>
        <w:t xml:space="preserve">   </w:t>
      </w:r>
      <w:r w:rsidR="0087262C">
        <w:t xml:space="preserve">     </w:t>
      </w:r>
    </w:p>
    <w:p w14:paraId="4F12F525" w14:textId="6FA8BCEA" w:rsidR="00DA5E68" w:rsidRDefault="0087262C" w:rsidP="00A7781B">
      <w:pPr>
        <w:pStyle w:val="a7"/>
        <w:ind w:firstLine="708"/>
        <w:rPr>
          <w:b/>
          <w:bCs/>
        </w:rPr>
      </w:pPr>
      <w:r>
        <w:t xml:space="preserve"> </w:t>
      </w:r>
      <w:r w:rsidR="00702C34">
        <w:t>На основании постановления Правительства Республики Карелия от 29 января 2026 года № 24-П «Об утверждении Методики распределения иных межбюджетных трансфертов из бюджета Республики Карелия местным бюджетам на реализацию отдельных мероприятий по социально-экономическому развитию муниципальных образований и правил их предоставления».</w:t>
      </w:r>
      <w:r w:rsidR="00DA5E68" w:rsidRPr="000333F6">
        <w:t xml:space="preserve"> </w:t>
      </w:r>
    </w:p>
    <w:p w14:paraId="25535BDE" w14:textId="77777777" w:rsidR="00DA5E68" w:rsidRDefault="00DA5E68" w:rsidP="00DA5E68">
      <w:pPr>
        <w:pStyle w:val="a7"/>
        <w:jc w:val="center"/>
        <w:rPr>
          <w:b/>
          <w:bCs/>
        </w:rPr>
      </w:pPr>
    </w:p>
    <w:p w14:paraId="6F4110E7" w14:textId="77777777" w:rsidR="00A7781B" w:rsidRDefault="00A7781B" w:rsidP="00DA5E68">
      <w:pPr>
        <w:pStyle w:val="a7"/>
        <w:jc w:val="center"/>
        <w:rPr>
          <w:b/>
          <w:bCs/>
        </w:rPr>
      </w:pPr>
    </w:p>
    <w:p w14:paraId="09F81BCF" w14:textId="77777777" w:rsidR="00DA5E68" w:rsidRDefault="00DA5E68" w:rsidP="00DA5E68">
      <w:pPr>
        <w:pStyle w:val="a7"/>
        <w:jc w:val="center"/>
      </w:pPr>
      <w:r>
        <w:rPr>
          <w:b/>
          <w:bCs/>
        </w:rPr>
        <w:t xml:space="preserve">Совет </w:t>
      </w:r>
      <w:r w:rsidR="009B0B93">
        <w:rPr>
          <w:b/>
          <w:bCs/>
        </w:rPr>
        <w:t>Калевальского муниципального</w:t>
      </w:r>
      <w:r>
        <w:rPr>
          <w:b/>
          <w:bCs/>
        </w:rPr>
        <w:t xml:space="preserve"> района РЕШИЛ</w:t>
      </w:r>
      <w:r>
        <w:t>:</w:t>
      </w:r>
    </w:p>
    <w:p w14:paraId="0E4F849B" w14:textId="77777777" w:rsidR="00DA5E68" w:rsidRDefault="00DA5E68" w:rsidP="00DA5E68">
      <w:pPr>
        <w:pStyle w:val="a7"/>
        <w:jc w:val="center"/>
      </w:pPr>
    </w:p>
    <w:p w14:paraId="206BB432" w14:textId="1B4D2862" w:rsidR="00EA1CFC" w:rsidRDefault="0087262C" w:rsidP="00DA5E68">
      <w:pPr>
        <w:numPr>
          <w:ilvl w:val="0"/>
          <w:numId w:val="17"/>
        </w:numPr>
        <w:tabs>
          <w:tab w:val="num" w:pos="-180"/>
          <w:tab w:val="left" w:pos="720"/>
        </w:tabs>
        <w:ind w:left="0" w:firstLine="540"/>
        <w:jc w:val="both"/>
      </w:pPr>
      <w:r>
        <w:t xml:space="preserve"> </w:t>
      </w:r>
      <w:r w:rsidR="00702C34">
        <w:t xml:space="preserve">Распределить </w:t>
      </w:r>
      <w:r w:rsidR="00631074" w:rsidRPr="00631074">
        <w:t>ины</w:t>
      </w:r>
      <w:r w:rsidR="00631074">
        <w:t>е</w:t>
      </w:r>
      <w:r w:rsidR="00631074" w:rsidRPr="00631074">
        <w:t xml:space="preserve"> межбюджетны</w:t>
      </w:r>
      <w:r w:rsidR="00631074">
        <w:t>е</w:t>
      </w:r>
      <w:r w:rsidR="00631074" w:rsidRPr="00631074">
        <w:t xml:space="preserve"> трансферт</w:t>
      </w:r>
      <w:r w:rsidR="00631074">
        <w:t>ы</w:t>
      </w:r>
      <w:r w:rsidR="00631074" w:rsidRPr="00631074">
        <w:t xml:space="preserve"> из бюджета Республики Карелия</w:t>
      </w:r>
      <w:r w:rsidR="00E808E4">
        <w:t xml:space="preserve"> в сумме 3 068 748, 93</w:t>
      </w:r>
      <w:r w:rsidR="00631074" w:rsidRPr="00631074">
        <w:t xml:space="preserve"> на реализацию </w:t>
      </w:r>
      <w:r w:rsidR="00631074">
        <w:t>следующих</w:t>
      </w:r>
      <w:r w:rsidR="00631074" w:rsidRPr="00631074">
        <w:t xml:space="preserve"> мероприятий по социально-экономическому развитию </w:t>
      </w:r>
      <w:r w:rsidR="00DA5E68" w:rsidRPr="00255018">
        <w:t>муниципального образования «</w:t>
      </w:r>
      <w:r w:rsidR="00DA5E68">
        <w:t>Калевальский национальный район</w:t>
      </w:r>
      <w:r w:rsidR="00EA1CFC">
        <w:t>:</w:t>
      </w:r>
    </w:p>
    <w:p w14:paraId="68C2921E" w14:textId="19E57374" w:rsidR="00EA1CFC" w:rsidRDefault="00E808E4" w:rsidP="00EA1CFC">
      <w:pPr>
        <w:ind w:left="540"/>
        <w:jc w:val="both"/>
      </w:pPr>
      <w:r>
        <w:t xml:space="preserve">1.1 </w:t>
      </w:r>
      <w:r w:rsidR="0001164B">
        <w:t>Ремонт крыши в МБУ ДО «Калевальский РДДТ»;</w:t>
      </w:r>
    </w:p>
    <w:p w14:paraId="3F97FD43" w14:textId="465A37A6" w:rsidR="0001164B" w:rsidRDefault="00E808E4" w:rsidP="008E4D12">
      <w:pPr>
        <w:ind w:left="540"/>
        <w:jc w:val="both"/>
      </w:pPr>
      <w:r>
        <w:t xml:space="preserve">1.2 </w:t>
      </w:r>
      <w:r w:rsidR="0001164B">
        <w:t>Закольцовка сети водопровода в п. Новое Юшкозеро (противопожарного диаметром 150мм и существующего диаметром 50 и 76 мм.);</w:t>
      </w:r>
    </w:p>
    <w:p w14:paraId="3115E1F8" w14:textId="391CE333" w:rsidR="0001164B" w:rsidRDefault="008E4D12" w:rsidP="00EA1CFC">
      <w:pPr>
        <w:ind w:left="540"/>
        <w:jc w:val="both"/>
      </w:pPr>
      <w:r>
        <w:t xml:space="preserve">1.3 </w:t>
      </w:r>
      <w:r w:rsidR="0001164B">
        <w:t>Промывка и очистка сетей водоотведения в п. Новое Юшкозеро;</w:t>
      </w:r>
    </w:p>
    <w:p w14:paraId="1751FFC1" w14:textId="6E91E818" w:rsidR="00DA5E68" w:rsidRDefault="00E808E4" w:rsidP="008E4D12">
      <w:pPr>
        <w:spacing w:line="276" w:lineRule="auto"/>
        <w:ind w:left="540"/>
        <w:jc w:val="both"/>
      </w:pPr>
      <w:r>
        <w:t>1.</w:t>
      </w:r>
      <w:r w:rsidR="008E4D12">
        <w:t>4</w:t>
      </w:r>
      <w:r>
        <w:t xml:space="preserve"> </w:t>
      </w:r>
      <w:r w:rsidR="0001164B">
        <w:t xml:space="preserve">Текущий ремонт здания памятника истории регионального значения «Дом, в котором в 1920- 1930-х годах жила народная сказительница Ремшу Мария </w:t>
      </w:r>
      <w:proofErr w:type="spellStart"/>
      <w:r w:rsidR="0001164B">
        <w:t>Андроновна</w:t>
      </w:r>
      <w:proofErr w:type="spellEnd"/>
      <w:r w:rsidR="0001164B">
        <w:t xml:space="preserve"> (1861-1942)»</w:t>
      </w:r>
      <w:r w:rsidR="00760919">
        <w:t>, расположенного по адресу- Республика Карелия, п. Калевала, ул. Вяйнемейнена, д.1а.</w:t>
      </w:r>
      <w:r>
        <w:t xml:space="preserve"> </w:t>
      </w:r>
    </w:p>
    <w:p w14:paraId="4C440B18" w14:textId="03CB9D35" w:rsidR="00E808E4" w:rsidRDefault="00E808E4" w:rsidP="008E4D12">
      <w:pPr>
        <w:spacing w:line="276" w:lineRule="auto"/>
        <w:ind w:firstLine="540"/>
        <w:jc w:val="both"/>
      </w:pPr>
      <w:r>
        <w:t xml:space="preserve">2. </w:t>
      </w:r>
      <w:r w:rsidR="00A32952">
        <w:t>П</w:t>
      </w:r>
      <w:r>
        <w:t>ризнать утратившим силу</w:t>
      </w:r>
      <w:r w:rsidR="008E4D12">
        <w:t>: -</w:t>
      </w:r>
      <w:r>
        <w:t xml:space="preserve"> </w:t>
      </w:r>
      <w:r w:rsidR="00A7781B">
        <w:t>Р</w:t>
      </w:r>
      <w:r>
        <w:t>ешение Совета Калевальского муниципального района от 19.03.2026г. № Х</w:t>
      </w:r>
      <w:r>
        <w:rPr>
          <w:lang w:val="en-US"/>
        </w:rPr>
        <w:t>VII</w:t>
      </w:r>
      <w:r w:rsidRPr="00E808E4">
        <w:t>-</w:t>
      </w:r>
      <w:r>
        <w:rPr>
          <w:lang w:val="en-US"/>
        </w:rPr>
        <w:t>V</w:t>
      </w:r>
      <w:r w:rsidRPr="00E808E4">
        <w:t xml:space="preserve">-131 </w:t>
      </w:r>
      <w:r>
        <w:t>«</w:t>
      </w:r>
      <w:r w:rsidRPr="00702C34">
        <w:t>О распределении иных межбюджетных трансфертов из бюджета Республики Карелия местным бюджетам на реализацию отдельных мероприятий по социально-экономическому развитию муниципального образования «Калевальский национальный район»</w:t>
      </w:r>
      <w:r>
        <w:t>»</w:t>
      </w:r>
      <w:r w:rsidR="00A7781B">
        <w:t>.</w:t>
      </w:r>
    </w:p>
    <w:p w14:paraId="78E6B0D3" w14:textId="731DECB9" w:rsidR="00A7781B" w:rsidRPr="00B67003" w:rsidRDefault="008E4D12" w:rsidP="00A7781B">
      <w:pPr>
        <w:ind w:firstLine="708"/>
        <w:jc w:val="both"/>
        <w:rPr>
          <w:iCs/>
        </w:rPr>
      </w:pPr>
      <w:r>
        <w:lastRenderedPageBreak/>
        <w:t xml:space="preserve">- </w:t>
      </w:r>
      <w:r w:rsidR="00A7781B">
        <w:t>Решение Совета Калевальского муниципального района от 25.06.2026г. № ХХ</w:t>
      </w:r>
      <w:r w:rsidR="00A7781B">
        <w:rPr>
          <w:lang w:val="en-US"/>
        </w:rPr>
        <w:t>I</w:t>
      </w:r>
      <w:r w:rsidR="00A7781B" w:rsidRPr="00E808E4">
        <w:t>-</w:t>
      </w:r>
      <w:r w:rsidR="00A7781B">
        <w:rPr>
          <w:lang w:val="en-US"/>
        </w:rPr>
        <w:t>V</w:t>
      </w:r>
      <w:r w:rsidR="00A7781B" w:rsidRPr="00E808E4">
        <w:t>-1</w:t>
      </w:r>
      <w:r w:rsidR="00A7781B">
        <w:t>43</w:t>
      </w:r>
      <w:r w:rsidR="00A7781B" w:rsidRPr="00E808E4">
        <w:t xml:space="preserve"> </w:t>
      </w:r>
      <w:r w:rsidR="00A7781B">
        <w:t>«</w:t>
      </w:r>
      <w:r w:rsidR="00A7781B" w:rsidRPr="00702C34">
        <w:t>О распределении иных межбюджетных трансфертов из бюджета Республики Карелия местным бюджетам на реализацию отдельных мероприятий по социально-экономическому развитию муниципального образования «Калевальский национальный район»</w:t>
      </w:r>
      <w:r w:rsidR="00A7781B">
        <w:t>»</w:t>
      </w:r>
    </w:p>
    <w:p w14:paraId="6273CE00" w14:textId="696A7E12" w:rsidR="00E808E4" w:rsidRPr="00E808E4" w:rsidRDefault="00E808E4" w:rsidP="00B23476">
      <w:pPr>
        <w:ind w:left="540"/>
        <w:jc w:val="both"/>
      </w:pPr>
    </w:p>
    <w:p w14:paraId="3FCD4284" w14:textId="77777777" w:rsidR="00DA5E68" w:rsidRDefault="00DA5E68" w:rsidP="00DA5E68">
      <w:pPr>
        <w:pStyle w:val="a7"/>
      </w:pPr>
    </w:p>
    <w:p w14:paraId="10BF1E6A" w14:textId="77777777" w:rsidR="008E4D12" w:rsidRDefault="008E4D12" w:rsidP="00DA5E68">
      <w:pPr>
        <w:pStyle w:val="a7"/>
      </w:pPr>
    </w:p>
    <w:p w14:paraId="54406035" w14:textId="77777777" w:rsidR="008E4D12" w:rsidRDefault="008E4D12" w:rsidP="00DA5E68">
      <w:pPr>
        <w:pStyle w:val="a7"/>
      </w:pPr>
    </w:p>
    <w:p w14:paraId="407D8CA8" w14:textId="77777777" w:rsidR="00F51F54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Калевальского муниципального района</w:t>
      </w:r>
    </w:p>
    <w:p w14:paraId="2B89E68B" w14:textId="77777777" w:rsidR="00F51F54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Калевальского муниципального района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Л.</w:t>
      </w:r>
      <w:r w:rsidR="009B0B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</w:t>
      </w:r>
      <w:r w:rsidR="009B0B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Мостайкина</w:t>
      </w:r>
    </w:p>
    <w:p w14:paraId="0C71959C" w14:textId="77777777" w:rsidR="00F51F54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E684091" w14:textId="77777777" w:rsidR="00A7781B" w:rsidRDefault="00A7781B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D6418EA" w14:textId="77777777" w:rsidR="00A7781B" w:rsidRDefault="00A7781B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7A36765" w14:textId="77777777" w:rsidR="00A7781B" w:rsidRDefault="00A7781B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70D7DF3" w14:textId="77777777" w:rsidR="00A7781B" w:rsidRDefault="00A7781B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D3FD176" w14:textId="77777777" w:rsidR="00A7781B" w:rsidRDefault="00A7781B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E33F0D2" w14:textId="77777777" w:rsidR="00A7781B" w:rsidRDefault="00A7781B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8E5507D" w14:textId="77777777" w:rsidR="00A7781B" w:rsidRDefault="00A7781B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9376E8F" w14:textId="77777777" w:rsidR="00A7781B" w:rsidRDefault="00A7781B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63801B5" w14:textId="77777777" w:rsidR="00A7781B" w:rsidRDefault="00A7781B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653FD57" w14:textId="77777777" w:rsidR="00A7781B" w:rsidRDefault="00A7781B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90316CC" w14:textId="77777777" w:rsidR="00A7781B" w:rsidRDefault="00A7781B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506ECF7" w14:textId="77777777" w:rsidR="00A7781B" w:rsidRDefault="00A7781B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EDA16DB" w14:textId="77777777" w:rsidR="00A7781B" w:rsidRDefault="00A7781B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BC74F2D" w14:textId="77777777" w:rsidR="00A7781B" w:rsidRDefault="00A7781B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E4D70B8" w14:textId="77777777" w:rsidR="00A7781B" w:rsidRDefault="00A7781B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5D5CCA0" w14:textId="77777777" w:rsidR="00A7781B" w:rsidRDefault="00A7781B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F664803" w14:textId="77777777" w:rsidR="00A7781B" w:rsidRDefault="00A7781B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E97D409" w14:textId="77777777" w:rsidR="00A7781B" w:rsidRDefault="00A7781B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FD62943" w14:textId="77777777" w:rsidR="00A7781B" w:rsidRDefault="00A7781B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BF52C62" w14:textId="77777777" w:rsidR="00A7781B" w:rsidRDefault="00A7781B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0B87105" w14:textId="77777777" w:rsidR="00A7781B" w:rsidRDefault="00A7781B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EF34DBC" w14:textId="77777777" w:rsidR="00A7781B" w:rsidRDefault="00A7781B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49D3B43" w14:textId="77777777" w:rsidR="00A7781B" w:rsidRDefault="00A7781B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D9B8749" w14:textId="77777777" w:rsidR="00A7781B" w:rsidRDefault="00A7781B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45249CD" w14:textId="77777777" w:rsidR="00A7781B" w:rsidRDefault="00A7781B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C853BE3" w14:textId="77777777" w:rsidR="00F51F54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E5778D7" w14:textId="77777777" w:rsidR="00F51F54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CC38FDF" w14:textId="236845D4" w:rsidR="00F51F54" w:rsidRPr="006325C1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6325C1">
        <w:rPr>
          <w:rFonts w:ascii="Times New Roman" w:hAnsi="Times New Roman" w:cs="Times New Roman"/>
          <w:sz w:val="16"/>
          <w:szCs w:val="16"/>
        </w:rPr>
        <w:t xml:space="preserve">Исп. </w:t>
      </w:r>
      <w:r w:rsidR="00357F2D">
        <w:rPr>
          <w:rFonts w:ascii="Times New Roman" w:hAnsi="Times New Roman" w:cs="Times New Roman"/>
          <w:sz w:val="16"/>
          <w:szCs w:val="16"/>
        </w:rPr>
        <w:t>Ю.В. Демченкова</w:t>
      </w:r>
    </w:p>
    <w:p w14:paraId="15732798" w14:textId="458DB1E7" w:rsidR="00F51F54" w:rsidRPr="006325C1" w:rsidRDefault="00F51F54" w:rsidP="00F51F5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6325C1">
        <w:rPr>
          <w:rFonts w:ascii="Times New Roman" w:hAnsi="Times New Roman" w:cs="Times New Roman"/>
          <w:sz w:val="16"/>
          <w:szCs w:val="16"/>
        </w:rPr>
        <w:t xml:space="preserve">Рассылка: в дело – 1, </w:t>
      </w:r>
      <w:r w:rsidR="00631074">
        <w:rPr>
          <w:rFonts w:ascii="Times New Roman" w:hAnsi="Times New Roman" w:cs="Times New Roman"/>
          <w:sz w:val="16"/>
          <w:szCs w:val="16"/>
        </w:rPr>
        <w:t>глава-1</w:t>
      </w:r>
      <w:r w:rsidR="0087702A">
        <w:rPr>
          <w:rFonts w:ascii="Times New Roman" w:hAnsi="Times New Roman" w:cs="Times New Roman"/>
          <w:sz w:val="16"/>
          <w:szCs w:val="16"/>
        </w:rPr>
        <w:t>, ОПРТ-1</w:t>
      </w:r>
    </w:p>
    <w:p w14:paraId="7DC2B3ED" w14:textId="77777777" w:rsidR="00873F6E" w:rsidRDefault="00873F6E" w:rsidP="00DA5E68">
      <w:pPr>
        <w:pStyle w:val="a7"/>
      </w:pPr>
    </w:p>
    <w:p w14:paraId="38C70E9A" w14:textId="77777777" w:rsidR="00604CB9" w:rsidRDefault="00604CB9" w:rsidP="00DA5E68">
      <w:pPr>
        <w:pStyle w:val="a7"/>
      </w:pPr>
    </w:p>
    <w:p w14:paraId="4CAC0A66" w14:textId="77777777" w:rsidR="00604CB9" w:rsidRDefault="00604CB9" w:rsidP="00DA5E68">
      <w:pPr>
        <w:pStyle w:val="a7"/>
      </w:pPr>
    </w:p>
    <w:sectPr w:rsidR="00604CB9" w:rsidSect="00604CB9">
      <w:headerReference w:type="even" r:id="rId8"/>
      <w:headerReference w:type="default" r:id="rId9"/>
      <w:pgSz w:w="11906" w:h="16838"/>
      <w:pgMar w:top="0" w:right="709" w:bottom="284" w:left="12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81128" w14:textId="77777777" w:rsidR="00820F6A" w:rsidRDefault="00820F6A">
      <w:r>
        <w:separator/>
      </w:r>
    </w:p>
  </w:endnote>
  <w:endnote w:type="continuationSeparator" w:id="0">
    <w:p w14:paraId="4C784D14" w14:textId="77777777" w:rsidR="00820F6A" w:rsidRDefault="00820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55A08" w14:textId="77777777" w:rsidR="00820F6A" w:rsidRDefault="00820F6A">
      <w:r>
        <w:separator/>
      </w:r>
    </w:p>
  </w:footnote>
  <w:footnote w:type="continuationSeparator" w:id="0">
    <w:p w14:paraId="1653E948" w14:textId="77777777" w:rsidR="00820F6A" w:rsidRDefault="00820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6430C" w14:textId="77777777" w:rsidR="00D260B4" w:rsidRDefault="00D260B4" w:rsidP="004135C4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04CB9">
      <w:rPr>
        <w:rStyle w:val="a6"/>
        <w:noProof/>
      </w:rPr>
      <w:t>2</w:t>
    </w:r>
    <w:r>
      <w:rPr>
        <w:rStyle w:val="a6"/>
      </w:rPr>
      <w:fldChar w:fldCharType="end"/>
    </w:r>
  </w:p>
  <w:p w14:paraId="77470B48" w14:textId="77777777" w:rsidR="00D260B4" w:rsidRDefault="00D260B4" w:rsidP="0025062F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2C483" w14:textId="77777777" w:rsidR="00D260B4" w:rsidRDefault="00D260B4" w:rsidP="004135C4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E521A">
      <w:rPr>
        <w:rStyle w:val="a6"/>
        <w:noProof/>
      </w:rPr>
      <w:t>3</w:t>
    </w:r>
    <w:r>
      <w:rPr>
        <w:rStyle w:val="a6"/>
      </w:rPr>
      <w:fldChar w:fldCharType="end"/>
    </w:r>
  </w:p>
  <w:p w14:paraId="2179AB89" w14:textId="77777777" w:rsidR="00D260B4" w:rsidRDefault="00D260B4" w:rsidP="0025062F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44B5"/>
    <w:multiLevelType w:val="hybridMultilevel"/>
    <w:tmpl w:val="3D462E70"/>
    <w:lvl w:ilvl="0" w:tplc="DC66D648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23EFC"/>
    <w:multiLevelType w:val="hybridMultilevel"/>
    <w:tmpl w:val="21DAF644"/>
    <w:lvl w:ilvl="0" w:tplc="DEA63ADA">
      <w:start w:val="1"/>
      <w:numFmt w:val="bullet"/>
      <w:lvlText w:val="-"/>
      <w:lvlJc w:val="left"/>
      <w:pPr>
        <w:tabs>
          <w:tab w:val="num" w:pos="568"/>
        </w:tabs>
        <w:ind w:left="56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74D6628"/>
    <w:multiLevelType w:val="hybridMultilevel"/>
    <w:tmpl w:val="B608D5C2"/>
    <w:lvl w:ilvl="0" w:tplc="E49605F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CDA6296"/>
    <w:multiLevelType w:val="hybridMultilevel"/>
    <w:tmpl w:val="2076A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25C51"/>
    <w:multiLevelType w:val="hybridMultilevel"/>
    <w:tmpl w:val="9F10B096"/>
    <w:lvl w:ilvl="0" w:tplc="36F810AC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DC66D648">
      <w:start w:val="1"/>
      <w:numFmt w:val="bullet"/>
      <w:lvlText w:val="­"/>
      <w:lvlJc w:val="left"/>
      <w:pPr>
        <w:tabs>
          <w:tab w:val="num" w:pos="1420"/>
        </w:tabs>
        <w:ind w:left="1420" w:hanging="34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DA45FD"/>
    <w:multiLevelType w:val="multilevel"/>
    <w:tmpl w:val="7750BB7C"/>
    <w:lvl w:ilvl="0">
      <w:start w:val="1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30"/>
        </w:tabs>
        <w:ind w:left="1830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47DE5ED1"/>
    <w:multiLevelType w:val="hybridMultilevel"/>
    <w:tmpl w:val="7542F8FE"/>
    <w:lvl w:ilvl="0" w:tplc="DEA63ADA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C55B03"/>
    <w:multiLevelType w:val="hybridMultilevel"/>
    <w:tmpl w:val="D5E0A810"/>
    <w:lvl w:ilvl="0" w:tplc="13D2C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7EA024">
      <w:numFmt w:val="none"/>
      <w:lvlText w:val=""/>
      <w:lvlJc w:val="left"/>
      <w:pPr>
        <w:tabs>
          <w:tab w:val="num" w:pos="360"/>
        </w:tabs>
      </w:pPr>
    </w:lvl>
    <w:lvl w:ilvl="2" w:tplc="108AE626">
      <w:numFmt w:val="none"/>
      <w:lvlText w:val=""/>
      <w:lvlJc w:val="left"/>
      <w:pPr>
        <w:tabs>
          <w:tab w:val="num" w:pos="360"/>
        </w:tabs>
      </w:pPr>
    </w:lvl>
    <w:lvl w:ilvl="3" w:tplc="FD50807C">
      <w:numFmt w:val="none"/>
      <w:lvlText w:val=""/>
      <w:lvlJc w:val="left"/>
      <w:pPr>
        <w:tabs>
          <w:tab w:val="num" w:pos="360"/>
        </w:tabs>
      </w:pPr>
    </w:lvl>
    <w:lvl w:ilvl="4" w:tplc="7D709F7A">
      <w:numFmt w:val="none"/>
      <w:lvlText w:val=""/>
      <w:lvlJc w:val="left"/>
      <w:pPr>
        <w:tabs>
          <w:tab w:val="num" w:pos="360"/>
        </w:tabs>
      </w:pPr>
    </w:lvl>
    <w:lvl w:ilvl="5" w:tplc="AB26641A">
      <w:numFmt w:val="none"/>
      <w:lvlText w:val=""/>
      <w:lvlJc w:val="left"/>
      <w:pPr>
        <w:tabs>
          <w:tab w:val="num" w:pos="360"/>
        </w:tabs>
      </w:pPr>
    </w:lvl>
    <w:lvl w:ilvl="6" w:tplc="9F3E7E72">
      <w:numFmt w:val="none"/>
      <w:lvlText w:val=""/>
      <w:lvlJc w:val="left"/>
      <w:pPr>
        <w:tabs>
          <w:tab w:val="num" w:pos="360"/>
        </w:tabs>
      </w:pPr>
    </w:lvl>
    <w:lvl w:ilvl="7" w:tplc="51D2437A">
      <w:numFmt w:val="none"/>
      <w:lvlText w:val=""/>
      <w:lvlJc w:val="left"/>
      <w:pPr>
        <w:tabs>
          <w:tab w:val="num" w:pos="360"/>
        </w:tabs>
      </w:pPr>
    </w:lvl>
    <w:lvl w:ilvl="8" w:tplc="FF1EDBC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4EA56153"/>
    <w:multiLevelType w:val="hybridMultilevel"/>
    <w:tmpl w:val="F320C7A4"/>
    <w:lvl w:ilvl="0" w:tplc="FDA07D6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56A116B0"/>
    <w:multiLevelType w:val="hybridMultilevel"/>
    <w:tmpl w:val="21D65964"/>
    <w:lvl w:ilvl="0" w:tplc="DC66D648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1B7C13"/>
    <w:multiLevelType w:val="hybridMultilevel"/>
    <w:tmpl w:val="4F56015C"/>
    <w:lvl w:ilvl="0" w:tplc="DC66D648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AE59D4"/>
    <w:multiLevelType w:val="hybridMultilevel"/>
    <w:tmpl w:val="D506E688"/>
    <w:lvl w:ilvl="0" w:tplc="DC66D648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7551D"/>
    <w:multiLevelType w:val="multilevel"/>
    <w:tmpl w:val="E8BC3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  <w:b/>
      </w:rPr>
    </w:lvl>
  </w:abstractNum>
  <w:abstractNum w:abstractNumId="13" w15:restartNumberingAfterBreak="0">
    <w:nsid w:val="71255D75"/>
    <w:multiLevelType w:val="hybridMultilevel"/>
    <w:tmpl w:val="9B7A2918"/>
    <w:lvl w:ilvl="0" w:tplc="15E66F0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4" w15:restartNumberingAfterBreak="0">
    <w:nsid w:val="73DC04F3"/>
    <w:multiLevelType w:val="hybridMultilevel"/>
    <w:tmpl w:val="000298D8"/>
    <w:lvl w:ilvl="0" w:tplc="DC66D648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5F67F5"/>
    <w:multiLevelType w:val="hybridMultilevel"/>
    <w:tmpl w:val="6C3E24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EFC7030"/>
    <w:multiLevelType w:val="hybridMultilevel"/>
    <w:tmpl w:val="54DABEF6"/>
    <w:lvl w:ilvl="0" w:tplc="8C1C8C3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 w16cid:durableId="1106539573">
    <w:abstractNumId w:val="7"/>
  </w:num>
  <w:num w:numId="2" w16cid:durableId="913315497">
    <w:abstractNumId w:val="6"/>
  </w:num>
  <w:num w:numId="3" w16cid:durableId="1032804820">
    <w:abstractNumId w:val="1"/>
  </w:num>
  <w:num w:numId="4" w16cid:durableId="933324829">
    <w:abstractNumId w:val="5"/>
  </w:num>
  <w:num w:numId="5" w16cid:durableId="1804733087">
    <w:abstractNumId w:val="8"/>
  </w:num>
  <w:num w:numId="6" w16cid:durableId="1455637216">
    <w:abstractNumId w:val="2"/>
  </w:num>
  <w:num w:numId="7" w16cid:durableId="1906724686">
    <w:abstractNumId w:val="16"/>
  </w:num>
  <w:num w:numId="8" w16cid:durableId="1324427844">
    <w:abstractNumId w:val="4"/>
  </w:num>
  <w:num w:numId="9" w16cid:durableId="1264806487">
    <w:abstractNumId w:val="12"/>
  </w:num>
  <w:num w:numId="10" w16cid:durableId="1759251458">
    <w:abstractNumId w:val="14"/>
  </w:num>
  <w:num w:numId="11" w16cid:durableId="177276750">
    <w:abstractNumId w:val="0"/>
  </w:num>
  <w:num w:numId="12" w16cid:durableId="676463519">
    <w:abstractNumId w:val="9"/>
  </w:num>
  <w:num w:numId="13" w16cid:durableId="812722214">
    <w:abstractNumId w:val="10"/>
  </w:num>
  <w:num w:numId="14" w16cid:durableId="818183617">
    <w:abstractNumId w:val="11"/>
  </w:num>
  <w:num w:numId="15" w16cid:durableId="1323314356">
    <w:abstractNumId w:val="3"/>
  </w:num>
  <w:num w:numId="16" w16cid:durableId="1920406156">
    <w:abstractNumId w:val="13"/>
  </w:num>
  <w:num w:numId="17" w16cid:durableId="5043201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E68"/>
    <w:rsid w:val="0001164B"/>
    <w:rsid w:val="00012176"/>
    <w:rsid w:val="000216EA"/>
    <w:rsid w:val="000375A0"/>
    <w:rsid w:val="0006327F"/>
    <w:rsid w:val="00063829"/>
    <w:rsid w:val="00073D18"/>
    <w:rsid w:val="0008001B"/>
    <w:rsid w:val="000B5100"/>
    <w:rsid w:val="000C5A28"/>
    <w:rsid w:val="000D64BB"/>
    <w:rsid w:val="000E4889"/>
    <w:rsid w:val="000F7A2D"/>
    <w:rsid w:val="0010111B"/>
    <w:rsid w:val="00114BC1"/>
    <w:rsid w:val="00144763"/>
    <w:rsid w:val="00153174"/>
    <w:rsid w:val="001534AF"/>
    <w:rsid w:val="00154539"/>
    <w:rsid w:val="0016111E"/>
    <w:rsid w:val="001A00A4"/>
    <w:rsid w:val="001C4D03"/>
    <w:rsid w:val="001C7A18"/>
    <w:rsid w:val="001E3D67"/>
    <w:rsid w:val="0022325C"/>
    <w:rsid w:val="00224BA1"/>
    <w:rsid w:val="00230415"/>
    <w:rsid w:val="00231BA9"/>
    <w:rsid w:val="0025062F"/>
    <w:rsid w:val="00254C43"/>
    <w:rsid w:val="00255479"/>
    <w:rsid w:val="002770F4"/>
    <w:rsid w:val="0027797A"/>
    <w:rsid w:val="00285C4F"/>
    <w:rsid w:val="00290EA5"/>
    <w:rsid w:val="002927B0"/>
    <w:rsid w:val="00297503"/>
    <w:rsid w:val="002D6F4C"/>
    <w:rsid w:val="002E086C"/>
    <w:rsid w:val="002E2BF6"/>
    <w:rsid w:val="002E56E3"/>
    <w:rsid w:val="002F007D"/>
    <w:rsid w:val="003034E5"/>
    <w:rsid w:val="00315953"/>
    <w:rsid w:val="00320982"/>
    <w:rsid w:val="003272C3"/>
    <w:rsid w:val="00327374"/>
    <w:rsid w:val="00331A5A"/>
    <w:rsid w:val="00335117"/>
    <w:rsid w:val="00356DC8"/>
    <w:rsid w:val="00357F2D"/>
    <w:rsid w:val="00365392"/>
    <w:rsid w:val="003C112A"/>
    <w:rsid w:val="003E521A"/>
    <w:rsid w:val="003F02B4"/>
    <w:rsid w:val="004001B5"/>
    <w:rsid w:val="00402B93"/>
    <w:rsid w:val="00410F4C"/>
    <w:rsid w:val="004135C4"/>
    <w:rsid w:val="0043113C"/>
    <w:rsid w:val="004529B1"/>
    <w:rsid w:val="0046514C"/>
    <w:rsid w:val="00470A51"/>
    <w:rsid w:val="00470FDB"/>
    <w:rsid w:val="004800E6"/>
    <w:rsid w:val="00481E09"/>
    <w:rsid w:val="00483724"/>
    <w:rsid w:val="00490BC6"/>
    <w:rsid w:val="00491557"/>
    <w:rsid w:val="00492242"/>
    <w:rsid w:val="004968A8"/>
    <w:rsid w:val="004B0591"/>
    <w:rsid w:val="004C0646"/>
    <w:rsid w:val="004D186D"/>
    <w:rsid w:val="004E3C86"/>
    <w:rsid w:val="00527688"/>
    <w:rsid w:val="00540859"/>
    <w:rsid w:val="00553F87"/>
    <w:rsid w:val="005562BF"/>
    <w:rsid w:val="005655CC"/>
    <w:rsid w:val="00580447"/>
    <w:rsid w:val="0059275D"/>
    <w:rsid w:val="005A7BF6"/>
    <w:rsid w:val="005B2E7A"/>
    <w:rsid w:val="005C77C9"/>
    <w:rsid w:val="005E079B"/>
    <w:rsid w:val="005E1CA3"/>
    <w:rsid w:val="005E23E6"/>
    <w:rsid w:val="005E3ED4"/>
    <w:rsid w:val="005E673C"/>
    <w:rsid w:val="005E7993"/>
    <w:rsid w:val="00600CA5"/>
    <w:rsid w:val="00604CB9"/>
    <w:rsid w:val="006075B2"/>
    <w:rsid w:val="00613C8C"/>
    <w:rsid w:val="00615654"/>
    <w:rsid w:val="00625FA5"/>
    <w:rsid w:val="00631074"/>
    <w:rsid w:val="006504C5"/>
    <w:rsid w:val="0065499A"/>
    <w:rsid w:val="00670A0E"/>
    <w:rsid w:val="00672BA1"/>
    <w:rsid w:val="00677939"/>
    <w:rsid w:val="00681B55"/>
    <w:rsid w:val="00693DD6"/>
    <w:rsid w:val="0069536E"/>
    <w:rsid w:val="00696A5C"/>
    <w:rsid w:val="006A5856"/>
    <w:rsid w:val="006E4C92"/>
    <w:rsid w:val="006F4B79"/>
    <w:rsid w:val="00702C34"/>
    <w:rsid w:val="00704369"/>
    <w:rsid w:val="007079C9"/>
    <w:rsid w:val="007161E1"/>
    <w:rsid w:val="0073243E"/>
    <w:rsid w:val="0073398E"/>
    <w:rsid w:val="00740416"/>
    <w:rsid w:val="00755D0C"/>
    <w:rsid w:val="00760919"/>
    <w:rsid w:val="00780A63"/>
    <w:rsid w:val="007835EA"/>
    <w:rsid w:val="007A2020"/>
    <w:rsid w:val="007A5488"/>
    <w:rsid w:val="007B7FE2"/>
    <w:rsid w:val="007C0E3F"/>
    <w:rsid w:val="007C254E"/>
    <w:rsid w:val="007D774A"/>
    <w:rsid w:val="007E3278"/>
    <w:rsid w:val="007E4924"/>
    <w:rsid w:val="00803471"/>
    <w:rsid w:val="00804C62"/>
    <w:rsid w:val="00807AD8"/>
    <w:rsid w:val="00810C6C"/>
    <w:rsid w:val="00820F6A"/>
    <w:rsid w:val="00862B28"/>
    <w:rsid w:val="0087262C"/>
    <w:rsid w:val="00873F6E"/>
    <w:rsid w:val="0087702A"/>
    <w:rsid w:val="00881F77"/>
    <w:rsid w:val="00885A4E"/>
    <w:rsid w:val="008B3443"/>
    <w:rsid w:val="008D1584"/>
    <w:rsid w:val="008E4893"/>
    <w:rsid w:val="008E4D12"/>
    <w:rsid w:val="008F1C7D"/>
    <w:rsid w:val="00921BA8"/>
    <w:rsid w:val="00941A07"/>
    <w:rsid w:val="00942B9B"/>
    <w:rsid w:val="009437C9"/>
    <w:rsid w:val="00944EEA"/>
    <w:rsid w:val="0094543B"/>
    <w:rsid w:val="00946AEC"/>
    <w:rsid w:val="009532BA"/>
    <w:rsid w:val="00955401"/>
    <w:rsid w:val="009A2BA0"/>
    <w:rsid w:val="009A43E7"/>
    <w:rsid w:val="009A52BC"/>
    <w:rsid w:val="009B0B93"/>
    <w:rsid w:val="009D7E3C"/>
    <w:rsid w:val="009E0CB2"/>
    <w:rsid w:val="009E282A"/>
    <w:rsid w:val="009E7EDF"/>
    <w:rsid w:val="00A05CB2"/>
    <w:rsid w:val="00A16C88"/>
    <w:rsid w:val="00A24326"/>
    <w:rsid w:val="00A32952"/>
    <w:rsid w:val="00A34F78"/>
    <w:rsid w:val="00A37C6D"/>
    <w:rsid w:val="00A512DE"/>
    <w:rsid w:val="00A56140"/>
    <w:rsid w:val="00A7781B"/>
    <w:rsid w:val="00A856D7"/>
    <w:rsid w:val="00A9718E"/>
    <w:rsid w:val="00AB3841"/>
    <w:rsid w:val="00AC14EE"/>
    <w:rsid w:val="00AE6A4A"/>
    <w:rsid w:val="00AF5BFB"/>
    <w:rsid w:val="00B004B5"/>
    <w:rsid w:val="00B1300E"/>
    <w:rsid w:val="00B22471"/>
    <w:rsid w:val="00B23476"/>
    <w:rsid w:val="00B24BD6"/>
    <w:rsid w:val="00B360D8"/>
    <w:rsid w:val="00B45E0B"/>
    <w:rsid w:val="00B525DC"/>
    <w:rsid w:val="00B558D9"/>
    <w:rsid w:val="00B57908"/>
    <w:rsid w:val="00B67003"/>
    <w:rsid w:val="00B90B33"/>
    <w:rsid w:val="00B97E2C"/>
    <w:rsid w:val="00BB40BB"/>
    <w:rsid w:val="00BC267A"/>
    <w:rsid w:val="00BE1178"/>
    <w:rsid w:val="00BF33E2"/>
    <w:rsid w:val="00BF4453"/>
    <w:rsid w:val="00C60D00"/>
    <w:rsid w:val="00C67D62"/>
    <w:rsid w:val="00C8220B"/>
    <w:rsid w:val="00C8541B"/>
    <w:rsid w:val="00C87868"/>
    <w:rsid w:val="00CC0611"/>
    <w:rsid w:val="00CC40D4"/>
    <w:rsid w:val="00CC4B20"/>
    <w:rsid w:val="00CC5F05"/>
    <w:rsid w:val="00CD4263"/>
    <w:rsid w:val="00CD4E21"/>
    <w:rsid w:val="00CD52AE"/>
    <w:rsid w:val="00CE193E"/>
    <w:rsid w:val="00CE2CDB"/>
    <w:rsid w:val="00D11ECF"/>
    <w:rsid w:val="00D13BE0"/>
    <w:rsid w:val="00D260B4"/>
    <w:rsid w:val="00D32829"/>
    <w:rsid w:val="00D75234"/>
    <w:rsid w:val="00D963EE"/>
    <w:rsid w:val="00DA5E68"/>
    <w:rsid w:val="00DB2197"/>
    <w:rsid w:val="00DD692D"/>
    <w:rsid w:val="00DE1A2B"/>
    <w:rsid w:val="00E10A4D"/>
    <w:rsid w:val="00E2011A"/>
    <w:rsid w:val="00E367C7"/>
    <w:rsid w:val="00E621C4"/>
    <w:rsid w:val="00E807DB"/>
    <w:rsid w:val="00E808E4"/>
    <w:rsid w:val="00E87A96"/>
    <w:rsid w:val="00E917ED"/>
    <w:rsid w:val="00EA1CFC"/>
    <w:rsid w:val="00EA4AC9"/>
    <w:rsid w:val="00EA4E3B"/>
    <w:rsid w:val="00EA5C38"/>
    <w:rsid w:val="00EB4822"/>
    <w:rsid w:val="00EC4A09"/>
    <w:rsid w:val="00ED1A22"/>
    <w:rsid w:val="00EE6A35"/>
    <w:rsid w:val="00EF54C0"/>
    <w:rsid w:val="00EF65A7"/>
    <w:rsid w:val="00F111F2"/>
    <w:rsid w:val="00F24791"/>
    <w:rsid w:val="00F316C9"/>
    <w:rsid w:val="00F35D16"/>
    <w:rsid w:val="00F37534"/>
    <w:rsid w:val="00F41657"/>
    <w:rsid w:val="00F51F54"/>
    <w:rsid w:val="00F56497"/>
    <w:rsid w:val="00F64CE2"/>
    <w:rsid w:val="00F66B8E"/>
    <w:rsid w:val="00F85B99"/>
    <w:rsid w:val="00FA3F4E"/>
    <w:rsid w:val="00FA444E"/>
    <w:rsid w:val="00FA66D1"/>
    <w:rsid w:val="00FB43E5"/>
    <w:rsid w:val="00FC1603"/>
    <w:rsid w:val="00FD19FD"/>
    <w:rsid w:val="00FF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560A52"/>
  <w15:chartTrackingRefBased/>
  <w15:docId w15:val="{534172D7-A4B3-43F3-95E7-8576FF592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44EEA"/>
    <w:rPr>
      <w:rFonts w:eastAsia="MS Mincho"/>
      <w:sz w:val="24"/>
      <w:szCs w:val="24"/>
      <w:lang w:eastAsia="ja-JP"/>
    </w:rPr>
  </w:style>
  <w:style w:type="paragraph" w:styleId="1">
    <w:name w:val="heading 1"/>
    <w:basedOn w:val="a"/>
    <w:next w:val="a"/>
    <w:qFormat/>
    <w:rsid w:val="00944EEA"/>
    <w:pPr>
      <w:keepNext/>
      <w:spacing w:line="360" w:lineRule="auto"/>
      <w:jc w:val="center"/>
      <w:outlineLvl w:val="0"/>
    </w:pPr>
    <w:rPr>
      <w:rFonts w:eastAsia="Times New Roman"/>
      <w:b/>
      <w:sz w:val="22"/>
      <w:szCs w:val="20"/>
      <w:lang w:eastAsia="ru-RU"/>
    </w:rPr>
  </w:style>
  <w:style w:type="paragraph" w:styleId="3">
    <w:name w:val="heading 3"/>
    <w:basedOn w:val="a"/>
    <w:next w:val="a"/>
    <w:qFormat/>
    <w:rsid w:val="00944EEA"/>
    <w:pPr>
      <w:keepNext/>
      <w:spacing w:line="360" w:lineRule="auto"/>
      <w:jc w:val="center"/>
      <w:outlineLvl w:val="2"/>
    </w:pPr>
    <w:rPr>
      <w:rFonts w:eastAsia="Times New Roman"/>
      <w:b/>
      <w:sz w:val="36"/>
      <w:szCs w:val="20"/>
      <w:lang w:val="fi-FI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3D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504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504C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alloon Text"/>
    <w:basedOn w:val="a"/>
    <w:semiHidden/>
    <w:rsid w:val="007E4924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25062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5062F"/>
  </w:style>
  <w:style w:type="paragraph" w:styleId="a7">
    <w:name w:val="Body Text"/>
    <w:basedOn w:val="a"/>
    <w:semiHidden/>
    <w:rsid w:val="00DA5E68"/>
    <w:pPr>
      <w:jc w:val="both"/>
    </w:pPr>
    <w:rPr>
      <w:rFonts w:eastAsia="Times New Roman"/>
      <w:szCs w:val="20"/>
      <w:lang w:eastAsia="ru-RU"/>
    </w:rPr>
  </w:style>
  <w:style w:type="paragraph" w:styleId="a8">
    <w:name w:val="Normal (Web)"/>
    <w:basedOn w:val="a"/>
    <w:rsid w:val="00DA5E68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9">
    <w:name w:val="Strong"/>
    <w:qFormat/>
    <w:rsid w:val="00DA5E68"/>
    <w:rPr>
      <w:b/>
      <w:bCs/>
    </w:rPr>
  </w:style>
  <w:style w:type="paragraph" w:styleId="aa">
    <w:name w:val="List Paragraph"/>
    <w:basedOn w:val="a"/>
    <w:uiPriority w:val="34"/>
    <w:qFormat/>
    <w:rsid w:val="00A778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9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84;&#1072;&#1096;&#1073;&#1102;&#1088;&#1086;\Application%20Data\Microsoft\&#1064;&#1072;&#1073;&#1083;&#1086;&#1085;&#1099;\&#1057;&#1077;&#1089;&#1089;&#1080;&#1103;%20&#1057;&#1086;&#1074;&#1077;&#1090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Сессия Совета</Template>
  <TotalTime>72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acer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www.PHILka.RU</dc:creator>
  <cp:keywords/>
  <cp:lastModifiedBy>Калевальского муниципального района Администрация</cp:lastModifiedBy>
  <cp:revision>16</cp:revision>
  <cp:lastPrinted>2026-07-27T06:54:00Z</cp:lastPrinted>
  <dcterms:created xsi:type="dcterms:W3CDTF">2026-03-24T13:39:00Z</dcterms:created>
  <dcterms:modified xsi:type="dcterms:W3CDTF">2026-08-03T08:37:00Z</dcterms:modified>
</cp:coreProperties>
</file>